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715B" w14:textId="339D2A78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William STILLYNGTON</w:t>
      </w:r>
      <w:r>
        <w:rPr>
          <w:rFonts w:ascii="Times New Roman" w:hAnsi="Times New Roman" w:cs="Times New Roman"/>
          <w:sz w:val="24"/>
          <w:szCs w:val="24"/>
        </w:rPr>
        <w:t xml:space="preserve">        (fl.1485)</w:t>
      </w:r>
    </w:p>
    <w:p w14:paraId="2F7306CD" w14:textId="2601C3B5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Byland.</w:t>
      </w:r>
    </w:p>
    <w:p w14:paraId="327B68A1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9C7A6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63D35" w14:textId="77777777" w:rsidR="00CC17E4" w:rsidRDefault="00CC17E4" w:rsidP="00CC17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Mar.1482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Friars,</w:t>
      </w:r>
    </w:p>
    <w:p w14:paraId="51770507" w14:textId="77777777" w:rsidR="00CC17E4" w:rsidRDefault="00CC17E4" w:rsidP="00CC17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5E08B129" w14:textId="77777777" w:rsidR="00CC17E4" w:rsidRDefault="00CC17E4" w:rsidP="00CC17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816703" w14:textId="77777777" w:rsidR="00CC17E4" w:rsidRDefault="00CC17E4" w:rsidP="00CC17E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subdeacon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15598DE6" w14:textId="77777777" w:rsidR="00CC17E4" w:rsidRPr="00376793" w:rsidRDefault="00CC17E4" w:rsidP="00CC17E4">
      <w:pPr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178487B1" w14:textId="27A55FB0" w:rsidR="00CC17E4" w:rsidRDefault="00CC17E4" w:rsidP="00CC17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.80)</w:t>
      </w:r>
    </w:p>
    <w:p w14:paraId="11243471" w14:textId="77777777" w:rsidR="00CC17E4" w:rsidRPr="007101F7" w:rsidRDefault="00CC17E4" w:rsidP="00CC17E4">
      <w:pPr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34FCA027" w14:textId="77777777" w:rsidR="00CC17E4" w:rsidRPr="007101F7" w:rsidRDefault="00CC17E4" w:rsidP="00CC17E4">
      <w:pPr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BEC3E70" w14:textId="5A98CE7C" w:rsidR="00CC17E4" w:rsidRDefault="00CC17E4" w:rsidP="00CC17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4C1CF901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Feb.1485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Holy Trinity, York,</w:t>
      </w:r>
    </w:p>
    <w:p w14:paraId="0E898311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4C75E5A3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p.104)</w:t>
      </w:r>
    </w:p>
    <w:p w14:paraId="61F77C79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F1B20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08D6A" w14:textId="77777777" w:rsidR="00D41418" w:rsidRDefault="00D41418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4E2965D4" w14:textId="301E58CD" w:rsidR="00CC17E4" w:rsidRDefault="00CC17E4" w:rsidP="00D41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2024</w:t>
      </w:r>
    </w:p>
    <w:p w14:paraId="3D5E5691" w14:textId="73EDFFD5" w:rsidR="00BA00AB" w:rsidRPr="00D4141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414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032C" w14:textId="77777777" w:rsidR="00D41418" w:rsidRDefault="00D41418" w:rsidP="009139A6">
      <w:r>
        <w:separator/>
      </w:r>
    </w:p>
  </w:endnote>
  <w:endnote w:type="continuationSeparator" w:id="0">
    <w:p w14:paraId="77448EA4" w14:textId="77777777" w:rsidR="00D41418" w:rsidRDefault="00D414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EC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A3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236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BCE64" w14:textId="77777777" w:rsidR="00D41418" w:rsidRDefault="00D41418" w:rsidP="009139A6">
      <w:r>
        <w:separator/>
      </w:r>
    </w:p>
  </w:footnote>
  <w:footnote w:type="continuationSeparator" w:id="0">
    <w:p w14:paraId="25038A88" w14:textId="77777777" w:rsidR="00D41418" w:rsidRDefault="00D414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A2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FD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22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1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17E4"/>
    <w:rsid w:val="00D4141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71AB"/>
  <w15:chartTrackingRefBased/>
  <w15:docId w15:val="{D994E1DD-C13F-4481-83F0-E73F0A49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2022-01-05T19:17:00Z</dcterms:created>
  <dcterms:modified xsi:type="dcterms:W3CDTF">2024-01-15T10:18:00Z</dcterms:modified>
</cp:coreProperties>
</file>